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182" w:rsidRDefault="00B03182" w:rsidP="00B03182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保全送达行为（法人）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</w:t>
            </w:r>
            <w:r w:rsidRPr="004F7ED9">
              <w:rPr>
                <w:rFonts w:hint="eastAsia"/>
                <w:sz w:val="18"/>
                <w:szCs w:val="18"/>
              </w:rPr>
              <w:t>送达行为</w:t>
            </w:r>
            <w:r>
              <w:rPr>
                <w:rFonts w:hint="eastAsia"/>
                <w:sz w:val="18"/>
                <w:szCs w:val="18"/>
              </w:rPr>
              <w:t>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B03182" w:rsidRDefault="00B03182" w:rsidP="00B03182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B03182" w:rsidRDefault="00B03182" w:rsidP="004F7ED9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保全送达行为（自然人）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</w:t>
            </w:r>
            <w:r w:rsidRPr="004F7ED9">
              <w:rPr>
                <w:rFonts w:hint="eastAsia"/>
                <w:sz w:val="18"/>
                <w:szCs w:val="18"/>
              </w:rPr>
              <w:t>送达行为</w:t>
            </w:r>
            <w:r>
              <w:rPr>
                <w:rFonts w:hint="eastAsia"/>
                <w:sz w:val="18"/>
                <w:szCs w:val="18"/>
              </w:rPr>
              <w:t>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 w:rsidTr="007A5B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7A5B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B03182" w:rsidRDefault="00B03182" w:rsidP="003C495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B03182" w:rsidRDefault="00B03182" w:rsidP="003C495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B03182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B03182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B0318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03182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82" w:rsidRDefault="00B03182" w:rsidP="004B098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03182" w:rsidRDefault="00B03182" w:rsidP="004B098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B03182" w:rsidRPr="0029465C" w:rsidRDefault="00B03182" w:rsidP="00327AB9">
      <w:pPr>
        <w:rPr>
          <w:rFonts w:cs="Times New Roman"/>
        </w:rPr>
      </w:pPr>
    </w:p>
    <w:p w:rsidR="00B03182" w:rsidRPr="00327AB9" w:rsidRDefault="00B03182">
      <w:pPr>
        <w:rPr>
          <w:rFonts w:cs="Times New Roman"/>
        </w:rPr>
      </w:pPr>
    </w:p>
    <w:sectPr w:rsidR="00B03182" w:rsidRPr="00327AB9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182" w:rsidRDefault="00B03182" w:rsidP="00327AB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03182" w:rsidRDefault="00B03182" w:rsidP="00327AB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182" w:rsidRDefault="00B03182" w:rsidP="00327AB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03182" w:rsidRDefault="00B03182" w:rsidP="00327AB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D57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6F8E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06B1A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5CB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465C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65E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1D92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27AB9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4958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E6DEC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0661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098C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4F7ED9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0E91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48C4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5B70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4C57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182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336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D57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1E3E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2A3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AB9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27AB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AB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27AB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A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147</Words>
  <Characters>841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2018-07-21T11:44:00Z</dcterms:created>
  <dcterms:modified xsi:type="dcterms:W3CDTF">2018-08-04T06:51:00Z</dcterms:modified>
</cp:coreProperties>
</file>